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E24" w:rsidRDefault="000A1E24" w:rsidP="000A1E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KYRE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A1E24" w:rsidRDefault="000A1E24" w:rsidP="000A1E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Coventry. Hat maker.</w:t>
      </w:r>
    </w:p>
    <w:p w:rsidR="000A1E24" w:rsidRDefault="000A1E24" w:rsidP="000A1E24">
      <w:pPr>
        <w:rPr>
          <w:rFonts w:ascii="Times New Roman" w:hAnsi="Times New Roman" w:cs="Times New Roman"/>
        </w:rPr>
      </w:pPr>
    </w:p>
    <w:p w:rsidR="000A1E24" w:rsidRDefault="000A1E24" w:rsidP="000A1E24">
      <w:pPr>
        <w:rPr>
          <w:rFonts w:ascii="Times New Roman" w:hAnsi="Times New Roman" w:cs="Times New Roman"/>
        </w:rPr>
      </w:pPr>
    </w:p>
    <w:p w:rsidR="000A1E24" w:rsidRDefault="000A1E24" w:rsidP="000A1E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Coventry, Prior of Coventry(q.v.), brought a plaint of trespass and</w:t>
      </w:r>
    </w:p>
    <w:p w:rsidR="000A1E24" w:rsidRDefault="000A1E24" w:rsidP="000A1E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assault of a servant against him and ten others also from Coventry.</w:t>
      </w:r>
    </w:p>
    <w:p w:rsidR="000A1E24" w:rsidRDefault="000A1E24" w:rsidP="000A1E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E36B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0A1E24" w:rsidRDefault="000A1E24" w:rsidP="000A1E24">
      <w:pPr>
        <w:rPr>
          <w:rFonts w:ascii="Times New Roman" w:hAnsi="Times New Roman" w:cs="Times New Roman"/>
        </w:rPr>
      </w:pPr>
    </w:p>
    <w:p w:rsidR="000A1E24" w:rsidRDefault="000A1E24" w:rsidP="000A1E24">
      <w:pPr>
        <w:rPr>
          <w:rFonts w:ascii="Times New Roman" w:hAnsi="Times New Roman" w:cs="Times New Roman"/>
        </w:rPr>
      </w:pPr>
    </w:p>
    <w:p w:rsidR="000A1E24" w:rsidRDefault="000A1E24" w:rsidP="000A1E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August 2017</w:t>
      </w:r>
    </w:p>
    <w:p w:rsidR="006B2F86" w:rsidRPr="00E71FC3" w:rsidRDefault="000A1E2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1E24" w:rsidRDefault="000A1E24" w:rsidP="00E71FC3">
      <w:r>
        <w:separator/>
      </w:r>
    </w:p>
  </w:endnote>
  <w:endnote w:type="continuationSeparator" w:id="0">
    <w:p w:rsidR="000A1E24" w:rsidRDefault="000A1E2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1E24" w:rsidRDefault="000A1E24" w:rsidP="00E71FC3">
      <w:r>
        <w:separator/>
      </w:r>
    </w:p>
  </w:footnote>
  <w:footnote w:type="continuationSeparator" w:id="0">
    <w:p w:rsidR="000A1E24" w:rsidRDefault="000A1E2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E24"/>
    <w:rsid w:val="000A1E2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44F24B-3013-4369-B7E7-2D5D572B3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1E2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A1E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2017-08-10T21:30:00Z</dcterms:created>
  <dcterms:modified xsi:type="dcterms:W3CDTF">2017-08-10T21:31:00Z</dcterms:modified>
</cp:coreProperties>
</file>